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CFCF8"/>
  <w:body>
    <w:p w:rsidR="007C195D" w:rsidRDefault="007C195D">
      <w:pPr>
        <w:pStyle w:val="2"/>
      </w:pPr>
      <w:r w:rsidRPr="007C195D">
        <w:rPr>
          <w:sz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8.4pt;margin-top:-32.55pt;width:129.35pt;height:55.15pt;z-index:251667456" o:gfxdata="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YKCL&#10;2twAAAAKAQAADwAAAAAAAAABACAAAAAiAAAAZHJzL2Rvd25yZXYueG1sUEsBAhQAFAAAAAgAh07i&#10;QF0juxgeAgAAGAQAAA4AAAAAAAAAAQAgAAAAKwEAAGRycy9lMm9Eb2MueG1sUEsFBgAAAAAGAAYA&#10;WQEAALsFAAAAAA==&#10;" filled="f" stroked="f" strokeweight=".5pt">
            <v:textbox>
              <w:txbxContent>
                <w:p w:rsidR="007C195D" w:rsidRDefault="0060714F">
                  <w:pPr>
                    <w:rPr>
                      <w:rFonts w:ascii="微软雅黑" w:eastAsia="微软雅黑" w:hAnsi="微软雅黑" w:cs="微软雅黑"/>
                      <w:color w:val="FFFFFF" w:themeColor="background1"/>
                      <w:sz w:val="52"/>
                      <w:szCs w:val="72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color w:val="FFFFFF" w:themeColor="background1"/>
                      <w:sz w:val="52"/>
                      <w:szCs w:val="72"/>
                    </w:rPr>
                    <w:t>JOIN US</w:t>
                  </w:r>
                </w:p>
              </w:txbxContent>
            </v:textbox>
          </v:shape>
        </w:pict>
      </w:r>
      <w:r w:rsidRPr="007C195D">
        <w:rPr>
          <w:sz w:val="21"/>
        </w:rPr>
        <w:pict>
          <v:shape id="_x0000_s1038" type="#_x0000_t202" style="position:absolute;left:0;text-align:left;margin-left:-64.15pt;margin-top:53.5pt;width:309.85pt;height:207.6pt;z-index:251661312" o:gfxdata="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B&#10;rWGu3AAAAAwBAAAPAAAAAAAAAAEAIAAAACIAAABkcnMvZG93bnJldi54bWxQSwECFAAUAAAACACH&#10;TuJAYNeJzSACAAAZBAAADgAAAAAAAAABACAAAAArAQAAZHJzL2Uyb0RvYy54bWxQSwUGAAAAAAYA&#10;BgBZAQAAvQUAAAAA&#10;" filled="f" stroked="f" strokeweight=".5pt">
            <v:textbox>
              <w:txbxContent>
                <w:p w:rsidR="007C195D" w:rsidRDefault="0060714F">
                  <w:pPr>
                    <w:jc w:val="left"/>
                    <w:rPr>
                      <w:rFonts w:ascii="微软雅黑" w:eastAsia="微软雅黑" w:hAnsi="微软雅黑" w:cs="微软雅黑"/>
                      <w:b/>
                      <w:bCs/>
                      <w:color w:val="5C5756"/>
                      <w:spacing w:val="170"/>
                      <w:sz w:val="260"/>
                      <w:szCs w:val="260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b/>
                      <w:bCs/>
                      <w:color w:val="FFFFFF" w:themeColor="background1"/>
                      <w:spacing w:val="170"/>
                      <w:sz w:val="260"/>
                      <w:szCs w:val="260"/>
                    </w:rPr>
                    <w:t>招</w:t>
                  </w:r>
                  <w:r>
                    <w:rPr>
                      <w:rFonts w:ascii="微软雅黑" w:eastAsia="微软雅黑" w:hAnsi="微软雅黑" w:cs="微软雅黑" w:hint="eastAsia"/>
                      <w:b/>
                      <w:bCs/>
                      <w:color w:val="5C5756"/>
                      <w:spacing w:val="170"/>
                      <w:sz w:val="260"/>
                      <w:szCs w:val="260"/>
                    </w:rPr>
                    <w:t>聘</w:t>
                  </w:r>
                </w:p>
              </w:txbxContent>
            </v:textbox>
          </v:shape>
        </w:pict>
      </w:r>
      <w:r w:rsidRPr="007C195D">
        <w:rPr>
          <w:sz w:val="21"/>
        </w:rPr>
        <w:pict>
          <v:shape id="_x0000_s1037" type="#_x0000_t202" style="position:absolute;left:0;text-align:left;margin-left:-59.5pt;margin-top:-95.5pt;width:309.95pt;height:202.8pt;z-index:251659264" o:gfxdata="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r1B2jtwAAAANAQAADwAAAAAAAAABACAAAAAiAAAAZHJzL2Rvd25yZXYueG1sUEsB&#10;AhQAFAAAAAgAh07iQFbZzTcqAgAAJAQAAA4AAAAAAAAAAQAgAAAAKwEAAGRycy9lMm9Eb2MueG1s&#10;UEsFBgAAAAAGAAYAWQEAAMcFAAAAAA==&#10;" filled="f" stroked="f" strokeweight=".5pt">
            <v:textbox>
              <w:txbxContent>
                <w:p w:rsidR="007C195D" w:rsidRDefault="0060714F">
                  <w:pPr>
                    <w:jc w:val="left"/>
                    <w:rPr>
                      <w:rFonts w:ascii="微软雅黑" w:eastAsia="微软雅黑" w:hAnsi="微软雅黑" w:cs="微软雅黑"/>
                      <w:b/>
                      <w:bCs/>
                      <w:color w:val="5C5756"/>
                      <w:spacing w:val="170"/>
                      <w:sz w:val="260"/>
                      <w:szCs w:val="260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b/>
                      <w:bCs/>
                      <w:color w:val="5C5756"/>
                      <w:spacing w:val="170"/>
                      <w:sz w:val="260"/>
                      <w:szCs w:val="260"/>
                    </w:rPr>
                    <w:t>企</w:t>
                  </w:r>
                  <w:r>
                    <w:rPr>
                      <w:rFonts w:ascii="微软雅黑" w:eastAsia="微软雅黑" w:hAnsi="微软雅黑" w:cs="微软雅黑" w:hint="eastAsia"/>
                      <w:b/>
                      <w:bCs/>
                      <w:color w:val="FFFFFF" w:themeColor="background1"/>
                      <w:spacing w:val="170"/>
                      <w:sz w:val="260"/>
                      <w:szCs w:val="260"/>
                    </w:rPr>
                    <w:t>业</w:t>
                  </w:r>
                </w:p>
              </w:txbxContent>
            </v:textbox>
          </v:shape>
        </w:pict>
      </w:r>
      <w:r w:rsidRPr="007C195D">
        <w:rPr>
          <w:sz w:val="21"/>
        </w:rPr>
        <w:pict>
          <v:shape id="_x0000_s1036" type="#_x0000_t202" style="position:absolute;left:0;text-align:left;margin-left:244.15pt;margin-top:-48.05pt;width:124.85pt;height:84.35pt;z-index:251672576" o:gfxdata="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OXf&#10;fdPbAAAACgEAAA8AAAAAAAAAAQAgAAAAIgAAAGRycy9kb3ducmV2LnhtbFBLAQIUABQAAAAIAIdO&#10;4kAxDx4EIAIAABkEAAAOAAAAAAAAAAEAIAAAACoBAABkcnMvZTJvRG9jLnhtbFBLBQYAAAAABgAG&#10;AFkBAAC8BQAAAAA=&#10;" filled="f" stroked="f" strokeweight=".5pt">
            <v:textbox>
              <w:txbxContent>
                <w:p w:rsidR="007C195D" w:rsidRDefault="0060714F">
                  <w:pPr>
                    <w:rPr>
                      <w:rFonts w:ascii="微软雅黑" w:eastAsia="微软雅黑" w:hAnsi="微软雅黑" w:cs="微软雅黑"/>
                      <w:b/>
                      <w:bCs/>
                      <w:color w:val="5C5756"/>
                      <w:spacing w:val="57"/>
                      <w:sz w:val="96"/>
                      <w:szCs w:val="160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b/>
                      <w:bCs/>
                      <w:color w:val="5C5756"/>
                      <w:spacing w:val="57"/>
                      <w:sz w:val="96"/>
                      <w:szCs w:val="160"/>
                    </w:rPr>
                    <w:t>高薪</w:t>
                  </w:r>
                </w:p>
              </w:txbxContent>
            </v:textbox>
          </v:shape>
        </w:pict>
      </w:r>
      <w:r w:rsidRPr="007C195D">
        <w:rPr>
          <w:sz w:val="21"/>
        </w:rPr>
        <w:pict>
          <v:shape id="_x0000_s1035" type="#_x0000_t202" style="position:absolute;left:0;text-align:left;margin-left:247.3pt;margin-top:15.5pt;width:239.2pt;height:84.35pt;z-index:251662336" o:gfxdata="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DSoq0tsAAAAKAQAADwAAAAAAAAABACAAAAAiAAAAZHJzL2Rvd25yZXYueG1sUEsB&#10;AhQAFAAAAAgAh07iQFYYo8IrAgAAJAQAAA4AAAAAAAAAAQAgAAAAKgEAAGRycy9lMm9Eb2MueG1s&#10;UEsFBgAAAAAGAAYAWQEAAMcFAAAAAA==&#10;" filled="f" stroked="f" strokeweight=".5pt">
            <v:textbox>
              <w:txbxContent>
                <w:p w:rsidR="007C195D" w:rsidRDefault="0060714F">
                  <w:pPr>
                    <w:rPr>
                      <w:rFonts w:ascii="微软雅黑" w:eastAsia="微软雅黑" w:hAnsi="微软雅黑" w:cs="微软雅黑"/>
                      <w:b/>
                      <w:bCs/>
                      <w:color w:val="FFFFFF" w:themeColor="background1"/>
                      <w:spacing w:val="74"/>
                      <w:sz w:val="96"/>
                      <w:szCs w:val="160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b/>
                      <w:bCs/>
                      <w:color w:val="FFFFFF" w:themeColor="background1"/>
                      <w:spacing w:val="74"/>
                      <w:sz w:val="96"/>
                      <w:szCs w:val="160"/>
                    </w:rPr>
                    <w:t>加入我们</w:t>
                  </w:r>
                </w:p>
              </w:txbxContent>
            </v:textbox>
          </v:shape>
        </w:pict>
      </w:r>
      <w:r w:rsidR="0060714F">
        <w:rPr>
          <w:rFonts w:hint="eastAsia"/>
        </w:rPr>
        <w:t xml:space="preserve">  </w:t>
      </w:r>
    </w:p>
    <w:p w:rsidR="007C195D" w:rsidRDefault="007C195D"/>
    <w:p w:rsidR="007C195D" w:rsidRDefault="007C195D"/>
    <w:p w:rsidR="007C195D" w:rsidRDefault="0060714F">
      <w:r>
        <w:rPr>
          <w:rFonts w:hint="eastAsia"/>
          <w:noProof/>
        </w:rPr>
        <w:drawing>
          <wp:anchor distT="0" distB="0" distL="114300" distR="114300" simplePos="0" relativeHeight="252070912" behindDoc="1" locked="0" layoutInCell="1" allowOverlap="1">
            <wp:simplePos x="0" y="0"/>
            <wp:positionH relativeFrom="column">
              <wp:posOffset>3781425</wp:posOffset>
            </wp:positionH>
            <wp:positionV relativeFrom="paragraph">
              <wp:posOffset>163830</wp:posOffset>
            </wp:positionV>
            <wp:extent cx="1895475" cy="1895475"/>
            <wp:effectExtent l="0" t="0" r="9525" b="9525"/>
            <wp:wrapThrough wrapText="bothSides">
              <wp:wrapPolygon edited="0">
                <wp:start x="0" y="0"/>
                <wp:lineTo x="0" y="21491"/>
                <wp:lineTo x="21491" y="21491"/>
                <wp:lineTo x="21491" y="0"/>
                <wp:lineTo x="0" y="0"/>
              </wp:wrapPolygon>
            </wp:wrapThrough>
            <wp:docPr id="15" name="图片 15" descr="微信图片_20210423140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微信图片_2021042314024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195D" w:rsidRDefault="007C195D"/>
    <w:p w:rsidR="007C195D" w:rsidRDefault="007C195D"/>
    <w:p w:rsidR="007C195D" w:rsidRDefault="007C195D"/>
    <w:p w:rsidR="007C195D" w:rsidRDefault="007C195D"/>
    <w:p w:rsidR="007C195D" w:rsidRDefault="007C195D"/>
    <w:p w:rsidR="007C195D" w:rsidRDefault="007C195D"/>
    <w:p w:rsidR="007C195D" w:rsidRDefault="007C195D"/>
    <w:p w:rsidR="007C195D" w:rsidRDefault="007C195D"/>
    <w:p w:rsidR="007C195D" w:rsidRDefault="007C195D"/>
    <w:p w:rsidR="007C195D" w:rsidRDefault="007C195D"/>
    <w:p w:rsidR="007C195D" w:rsidRDefault="007C195D">
      <w:r>
        <w:pict>
          <v:shape id="_x0000_s1034" type="#_x0000_t202" style="position:absolute;left:0;text-align:left;margin-left:-49.1pt;margin-top:7.35pt;width:507.15pt;height:158.15pt;z-index:251673600" o:gfxdata="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KmPbiPcAAAACgEAAA8AAAAAAAAAAQAgAAAAIgAAAGRycy9kb3ducmV2LnhtbFBLAQIU&#10;ABQAAAAIAIdO4kBmAv2HKAIAACUEAAAOAAAAAAAAAAEAIAAAACsBAABkcnMvZTJvRG9jLnhtbFBL&#10;BQYAAAAABgAGAFkBAADFBQAAAAA=&#10;" filled="f" stroked="f" strokeweight=".5pt">
            <v:textbox>
              <w:txbxContent>
                <w:p w:rsidR="007C195D" w:rsidRDefault="0060714F">
                  <w:pPr>
                    <w:jc w:val="left"/>
                    <w:rPr>
                      <w:rFonts w:ascii="微软雅黑 Light" w:eastAsia="微软雅黑 Light" w:hAnsi="微软雅黑 Light" w:cs="微软雅黑 Light"/>
                      <w:color w:val="5C5756"/>
                      <w:spacing w:val="20"/>
                      <w:sz w:val="24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b/>
                      <w:bCs/>
                      <w:color w:val="5C5756"/>
                      <w:spacing w:val="20"/>
                      <w:sz w:val="28"/>
                      <w:szCs w:val="28"/>
                      <w:shd w:val="clear" w:color="FFFFFF" w:fill="D9D9D9"/>
                    </w:rPr>
                    <w:t>贵州腾正齐发商务咨询有限公司</w:t>
                  </w:r>
                  <w:r>
                    <w:rPr>
                      <w:rFonts w:ascii="微软雅黑 Light" w:eastAsia="微软雅黑 Light" w:hAnsi="微软雅黑 Light" w:cs="微软雅黑 Light" w:hint="eastAsia"/>
                      <w:color w:val="5C5756"/>
                      <w:spacing w:val="20"/>
                      <w:sz w:val="24"/>
                    </w:rPr>
                    <w:t>成立于</w:t>
                  </w:r>
                  <w:r>
                    <w:rPr>
                      <w:rFonts w:ascii="微软雅黑 Light" w:eastAsia="微软雅黑 Light" w:hAnsi="微软雅黑 Light" w:cs="微软雅黑 Light" w:hint="eastAsia"/>
                      <w:color w:val="5C5756"/>
                      <w:spacing w:val="20"/>
                      <w:sz w:val="24"/>
                    </w:rPr>
                    <w:t>2020</w:t>
                  </w:r>
                  <w:r>
                    <w:rPr>
                      <w:rFonts w:ascii="微软雅黑 Light" w:eastAsia="微软雅黑 Light" w:hAnsi="微软雅黑 Light" w:cs="微软雅黑 Light" w:hint="eastAsia"/>
                      <w:color w:val="5C5756"/>
                      <w:spacing w:val="20"/>
                      <w:sz w:val="24"/>
                    </w:rPr>
                    <w:t>年</w:t>
                  </w:r>
                  <w:r>
                    <w:rPr>
                      <w:rFonts w:ascii="微软雅黑 Light" w:eastAsia="微软雅黑 Light" w:hAnsi="微软雅黑 Light" w:cs="微软雅黑 Light" w:hint="eastAsia"/>
                      <w:color w:val="5C5756"/>
                      <w:spacing w:val="20"/>
                      <w:sz w:val="24"/>
                    </w:rPr>
                    <w:t>，</w:t>
                  </w:r>
                  <w:r>
                    <w:rPr>
                      <w:rFonts w:ascii="微软雅黑 Light" w:eastAsia="微软雅黑 Light" w:hAnsi="微软雅黑 Light" w:cs="微软雅黑 Light" w:hint="eastAsia"/>
                      <w:color w:val="5C5756"/>
                      <w:spacing w:val="20"/>
                      <w:sz w:val="24"/>
                    </w:rPr>
                    <w:t>注册资本</w:t>
                  </w:r>
                  <w:r>
                    <w:rPr>
                      <w:rFonts w:ascii="微软雅黑 Light" w:eastAsia="微软雅黑 Light" w:hAnsi="微软雅黑 Light" w:cs="微软雅黑 Light" w:hint="eastAsia"/>
                      <w:color w:val="5C5756"/>
                      <w:spacing w:val="20"/>
                      <w:sz w:val="24"/>
                    </w:rPr>
                    <w:t>200</w:t>
                  </w:r>
                  <w:r>
                    <w:rPr>
                      <w:rFonts w:ascii="微软雅黑 Light" w:eastAsia="微软雅黑 Light" w:hAnsi="微软雅黑 Light" w:cs="微软雅黑 Light" w:hint="eastAsia"/>
                      <w:color w:val="5C5756"/>
                      <w:spacing w:val="20"/>
                      <w:sz w:val="24"/>
                    </w:rPr>
                    <w:t>万元整，坐落于贵阳国际中心一号楼，主要从事疫苗推广、医药学术会议举办，自成立以来公司一直注重团队建设，积极引进优秀人才，加强员工培训，提高员工技能。始终坚持以人才为本、诚信立业的经营原则。产品线丰富，发展广阔。</w:t>
                  </w:r>
                  <w:r>
                    <w:rPr>
                      <w:rFonts w:ascii="微软雅黑 Light" w:eastAsia="微软雅黑 Light" w:hAnsi="微软雅黑 Light" w:cs="微软雅黑 Light" w:hint="eastAsia"/>
                      <w:color w:val="5C5756"/>
                      <w:spacing w:val="20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7C195D" w:rsidRDefault="007C195D"/>
    <w:p w:rsidR="007C195D" w:rsidRDefault="007C195D"/>
    <w:p w:rsidR="007C195D" w:rsidRDefault="007C195D"/>
    <w:p w:rsidR="007C195D" w:rsidRDefault="007C195D"/>
    <w:p w:rsidR="007C195D" w:rsidRDefault="007C195D"/>
    <w:p w:rsidR="007C195D" w:rsidRDefault="007C195D"/>
    <w:p w:rsidR="007C195D" w:rsidRDefault="007C195D"/>
    <w:p w:rsidR="007C195D" w:rsidRDefault="007C195D"/>
    <w:p w:rsidR="007C195D" w:rsidRDefault="007C195D">
      <w:r>
        <w:pict>
          <v:line id="_x0000_s1033" style="position:absolute;left:0;text-align:left;z-index:251693056" from="-51.4pt,8.8pt" to="338.6pt,8.8pt" o:gfxdata="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kKcUDNwAAAAMAQAADwAAAAAAAAABACAAAAAiAAAAZHJzL2Rvd25yZXYueG1s&#10;UEsBAhQAFAAAAAgAh07iQKHHO7ItAgAAJwQAAA4AAAAAAAAAAQAgAAAAKwEAAGRycy9lMm9Eb2Mu&#10;eG1sUEsFBgAAAAAGAAYAWQEAAMoFAAAAAA==&#10;" strokecolor="white [3212]" strokeweight="2.25pt">
            <v:stroke dashstyle="1 1" joinstyle="miter"/>
            <v:shadow on="t" color="black" opacity="6553f" origin="-.5,-.5" offset=".74836mm,.74836mm"/>
          </v:line>
        </w:pict>
      </w:r>
    </w:p>
    <w:p w:rsidR="007C195D" w:rsidRDefault="007C195D">
      <w:r>
        <w:pict>
          <v:shape id="_x0000_s1032" type="#_x0000_t202" style="position:absolute;left:0;text-align:left;margin-left:-60.35pt;margin-top:12.4pt;width:534.4pt;height:109.65pt;z-index:251674624" o:gfxdata="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yYOwdwAAAALAQAADwAAAAAAAAABACAAAAAiAAAAZHJzL2Rvd25yZXYueG1sUEsB&#10;AhQAFAAAAAgAh07iQN+B1D0qAgAAJAQAAA4AAAAAAAAAAQAgAAAAKwEAAGRycy9lMm9Eb2MueG1s&#10;UEsFBgAAAAAGAAYAWQEAAMcFAAAAAA==&#10;" filled="f" stroked="f" strokeweight=".5pt">
            <v:textbox>
              <w:txbxContent>
                <w:p w:rsidR="007C195D" w:rsidRDefault="0060714F">
                  <w:pPr>
                    <w:jc w:val="left"/>
                    <w:rPr>
                      <w:rFonts w:ascii="微软雅黑" w:eastAsia="微软雅黑" w:hAnsi="微软雅黑" w:cs="微软雅黑"/>
                      <w:b/>
                      <w:bCs/>
                      <w:color w:val="FFFFFF" w:themeColor="background1"/>
                      <w:sz w:val="32"/>
                      <w:szCs w:val="32"/>
                    </w:rPr>
                  </w:pPr>
                  <w:r w:rsidRPr="00E86354">
                    <w:rPr>
                      <w:rFonts w:ascii="微软雅黑" w:eastAsia="微软雅黑" w:hAnsi="微软雅黑" w:cs="微软雅黑" w:hint="eastAsia"/>
                      <w:b/>
                      <w:bCs/>
                      <w:color w:val="FFFFFF" w:themeColor="background1"/>
                      <w:sz w:val="32"/>
                      <w:szCs w:val="32"/>
                      <w:highlight w:val="cyan"/>
                    </w:rPr>
                    <w:t>·销售代表</w:t>
                  </w:r>
                  <w:r w:rsidRPr="00E86354">
                    <w:rPr>
                      <w:rFonts w:ascii="微软雅黑" w:eastAsia="微软雅黑" w:hAnsi="微软雅黑" w:cs="微软雅黑" w:hint="eastAsia"/>
                      <w:b/>
                      <w:bCs/>
                      <w:color w:val="FFFFFF" w:themeColor="background1"/>
                      <w:sz w:val="32"/>
                      <w:szCs w:val="32"/>
                      <w:highlight w:val="cyan"/>
                    </w:rPr>
                    <w:t>Sales Representative</w:t>
                  </w:r>
                </w:p>
                <w:p w:rsidR="007C195D" w:rsidRDefault="0060714F">
                  <w:pPr>
                    <w:jc w:val="left"/>
                    <w:rPr>
                      <w:rFonts w:ascii="微软雅黑 Light" w:eastAsia="微软雅黑 Light" w:hAnsi="微软雅黑 Light" w:cs="微软雅黑 Light"/>
                      <w:b/>
                      <w:bCs/>
                      <w:color w:val="5C5756"/>
                      <w:spacing w:val="6"/>
                      <w:sz w:val="22"/>
                      <w:szCs w:val="22"/>
                    </w:rPr>
                  </w:pPr>
                  <w:r>
                    <w:rPr>
                      <w:rFonts w:ascii="微软雅黑 Light" w:eastAsia="微软雅黑 Light" w:hAnsi="微软雅黑 Light" w:cs="微软雅黑 Light" w:hint="eastAsia"/>
                      <w:b/>
                      <w:bCs/>
                      <w:color w:val="5C5756"/>
                      <w:spacing w:val="6"/>
                      <w:sz w:val="22"/>
                      <w:szCs w:val="22"/>
                    </w:rPr>
                    <w:t>1.</w:t>
                  </w:r>
                  <w:r>
                    <w:rPr>
                      <w:rFonts w:ascii="微软雅黑 Light" w:eastAsia="微软雅黑 Light" w:hAnsi="微软雅黑 Light" w:cs="微软雅黑 Light" w:hint="eastAsia"/>
                      <w:b/>
                      <w:bCs/>
                      <w:color w:val="5C5756"/>
                      <w:spacing w:val="6"/>
                      <w:sz w:val="24"/>
                    </w:rPr>
                    <w:t>大专或以上学历，医学、药学、市场营销学类相关专业</w:t>
                  </w:r>
                  <w:r>
                    <w:rPr>
                      <w:rFonts w:ascii="微软雅黑 Light" w:eastAsia="微软雅黑 Light" w:hAnsi="微软雅黑 Light" w:cs="微软雅黑 Light" w:hint="eastAsia"/>
                      <w:b/>
                      <w:bCs/>
                      <w:color w:val="5C5756"/>
                      <w:spacing w:val="6"/>
                      <w:sz w:val="24"/>
                    </w:rPr>
                    <w:t>;</w:t>
                  </w:r>
                  <w:r>
                    <w:rPr>
                      <w:rFonts w:ascii="微软雅黑 Light" w:eastAsia="微软雅黑 Light" w:hAnsi="微软雅黑 Light" w:cs="微软雅黑 Light" w:hint="eastAsia"/>
                      <w:b/>
                      <w:bCs/>
                      <w:color w:val="5C5756"/>
                      <w:spacing w:val="6"/>
                      <w:sz w:val="24"/>
                    </w:rPr>
                    <w:t>有疫苗销售行业工作经验者优先</w:t>
                  </w:r>
                  <w:r>
                    <w:rPr>
                      <w:rFonts w:ascii="微软雅黑 Light" w:eastAsia="微软雅黑 Light" w:hAnsi="微软雅黑 Light" w:cs="微软雅黑 Light" w:hint="eastAsia"/>
                      <w:b/>
                      <w:bCs/>
                      <w:color w:val="5C5756"/>
                      <w:spacing w:val="6"/>
                      <w:sz w:val="24"/>
                    </w:rPr>
                    <w:t>;</w:t>
                  </w:r>
                  <w:r>
                    <w:rPr>
                      <w:rFonts w:ascii="微软雅黑 Light" w:eastAsia="微软雅黑 Light" w:hAnsi="微软雅黑 Light" w:cs="微软雅黑 Light" w:hint="eastAsia"/>
                      <w:b/>
                      <w:bCs/>
                      <w:color w:val="5C5756"/>
                      <w:spacing w:val="6"/>
                      <w:sz w:val="24"/>
                    </w:rPr>
                    <w:t>有扎实的专业基础知识，有很好的语言表达和沟通能力，有很强的执行力、学习能力，有团队协同能力、能吃苦耐劳。</w:t>
                  </w:r>
                </w:p>
                <w:p w:rsidR="007C195D" w:rsidRDefault="007C195D">
                  <w:pPr>
                    <w:rPr>
                      <w:color w:val="5C5756"/>
                      <w:sz w:val="20"/>
                      <w:szCs w:val="22"/>
                    </w:rPr>
                  </w:pPr>
                </w:p>
              </w:txbxContent>
            </v:textbox>
          </v:shape>
        </w:pict>
      </w:r>
    </w:p>
    <w:p w:rsidR="007C195D" w:rsidRDefault="007C195D"/>
    <w:p w:rsidR="007C195D" w:rsidRDefault="007C195D"/>
    <w:p w:rsidR="007C195D" w:rsidRDefault="007C195D"/>
    <w:p w:rsidR="007C195D" w:rsidRDefault="007C195D"/>
    <w:p w:rsidR="007C195D" w:rsidRDefault="007C195D"/>
    <w:p w:rsidR="007C195D" w:rsidRDefault="007C195D"/>
    <w:p w:rsidR="007C195D" w:rsidRDefault="007C195D"/>
    <w:p w:rsidR="007C195D" w:rsidRDefault="007C195D"/>
    <w:p w:rsidR="007C195D" w:rsidRDefault="007C195D">
      <w:r>
        <w:pict>
          <v:line id="_x0000_s1031" style="position:absolute;left:0;text-align:left;z-index:251728896" from="-52.15pt,4.15pt" to="337.85pt,4.15pt" o:gfxdata="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5IaW&#10;g9oAAAAKAQAADwAAAAAAAAABACAAAAAiAAAAZHJzL2Rvd25yZXYueG1sUEsBAhQAFAAAAAgAh07i&#10;QON85HsgAgAAHAQAAA4AAAAAAAAAAQAgAAAAKQEAAGRycy9lMm9Eb2MueG1sUEsFBgAAAAAGAAYA&#10;WQEAALsFAAAAAA==&#10;" strokecolor="white [3212]" strokeweight="2.25pt">
            <v:stroke dashstyle="1 1" joinstyle="miter"/>
            <v:shadow on="t" color="black" opacity="6553f" origin="-.5,-.5" offset=".74836mm,.74836mm"/>
          </v:line>
        </w:pict>
      </w:r>
    </w:p>
    <w:p w:rsidR="007C195D" w:rsidRDefault="007C195D">
      <w:bookmarkStart w:id="0" w:name="_GoBack"/>
      <w:bookmarkEnd w:id="0"/>
    </w:p>
    <w:p w:rsidR="007C195D" w:rsidRDefault="007C195D"/>
    <w:p w:rsidR="007C195D" w:rsidRDefault="007C195D"/>
    <w:p w:rsidR="007C195D" w:rsidRDefault="007C195D">
      <w:r>
        <w:pict>
          <v:shape id="_x0000_s1030" type="#_x0000_t202" style="position:absolute;left:0;text-align:left;margin-left:114.2pt;margin-top:11.25pt;width:203.75pt;height:98.8pt;z-index:251750400" o:gfxdata="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JWqgMN4AAAANAQAADwAAAAAAAAABACAAAAAiAAAAZHJzL2Rvd25yZXYueG1sUEsBAhQAFAAA&#10;AAgAh07iQLUAOfAiAgAAGwQAAA4AAAAAAAAAAQAgAAAALQEAAGRycy9lMm9Eb2MueG1sUEsFBgAA&#10;AAAGAAYAWQEAAMEFAAAAAA==&#10;" filled="f" stroked="f" strokeweight=".5pt">
            <v:textbox>
              <w:txbxContent>
                <w:p w:rsidR="007C195D" w:rsidRDefault="0060714F">
                  <w:pPr>
                    <w:jc w:val="center"/>
                    <w:rPr>
                      <w:rFonts w:ascii="微软雅黑 Light" w:eastAsia="微软雅黑 Light" w:hAnsi="微软雅黑 Light" w:cs="微软雅黑 Light"/>
                      <w:b/>
                      <w:bCs/>
                      <w:color w:val="5C5756"/>
                      <w:sz w:val="24"/>
                    </w:rPr>
                  </w:pPr>
                  <w:r>
                    <w:rPr>
                      <w:rFonts w:ascii="微软雅黑 Light" w:eastAsia="微软雅黑 Light" w:hAnsi="微软雅黑 Light" w:cs="微软雅黑 Light" w:hint="eastAsia"/>
                      <w:b/>
                      <w:bCs/>
                      <w:color w:val="5C5756"/>
                      <w:sz w:val="24"/>
                    </w:rPr>
                    <w:t>公司地址：贵阳市南明区花果园贵阳国际中心一号楼</w:t>
                  </w:r>
                  <w:r>
                    <w:rPr>
                      <w:rFonts w:ascii="微软雅黑 Light" w:eastAsia="微软雅黑 Light" w:hAnsi="微软雅黑 Light" w:cs="微软雅黑 Light" w:hint="eastAsia"/>
                      <w:b/>
                      <w:bCs/>
                      <w:color w:val="5C5756"/>
                      <w:sz w:val="24"/>
                    </w:rPr>
                    <w:t>18-20</w:t>
                  </w:r>
                </w:p>
                <w:p w:rsidR="007C195D" w:rsidRDefault="0060714F">
                  <w:pPr>
                    <w:jc w:val="center"/>
                    <w:rPr>
                      <w:rFonts w:ascii="微软雅黑 Light" w:eastAsia="微软雅黑 Light" w:hAnsi="微软雅黑 Light" w:cs="微软雅黑 Light"/>
                      <w:b/>
                      <w:bCs/>
                      <w:color w:val="5C5756"/>
                      <w:sz w:val="24"/>
                    </w:rPr>
                  </w:pPr>
                  <w:r>
                    <w:rPr>
                      <w:rFonts w:ascii="微软雅黑 Light" w:eastAsia="微软雅黑 Light" w:hAnsi="微软雅黑 Light" w:cs="微软雅黑 Light" w:hint="eastAsia"/>
                      <w:b/>
                      <w:bCs/>
                      <w:color w:val="5C5756"/>
                      <w:sz w:val="24"/>
                    </w:rPr>
                    <w:t>联系方式：</w:t>
                  </w:r>
                  <w:r>
                    <w:rPr>
                      <w:rFonts w:ascii="微软雅黑 Light" w:eastAsia="微软雅黑 Light" w:hAnsi="微软雅黑 Light" w:cs="微软雅黑 Light" w:hint="eastAsia"/>
                      <w:b/>
                      <w:bCs/>
                      <w:color w:val="5C5756"/>
                      <w:sz w:val="24"/>
                    </w:rPr>
                    <w:t>0851-85963227</w:t>
                  </w:r>
                </w:p>
              </w:txbxContent>
            </v:textbox>
          </v:shape>
        </w:pict>
      </w:r>
      <w:r>
        <w:pict>
          <v:shape id="_x0000_s1029" type="#_x0000_t202" style="position:absolute;left:0;text-align:left;margin-left:-59.05pt;margin-top:9.6pt;width:166.95pt;height:114.5pt;z-index:251862016" o:gfxdata="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OHQZjHdAAAADgEAAA8AAAAAAAAAAQAgAAAAIgAAAGRycy9kb3ducmV2LnhtbFBLAQIUABQAAAAI&#10;AIdO4kA5Fc1cIQIAABsEAAAOAAAAAAAAAAEAIAAAACwBAABkcnMvZTJvRG9jLnhtbFBLBQYAAAAA&#10;BgAGAFkBAAC/BQAAAAA=&#10;" filled="f" stroked="f" strokeweight=".5pt">
            <v:textbox>
              <w:txbxContent>
                <w:p w:rsidR="007C195D" w:rsidRDefault="0060714F">
                  <w:pPr>
                    <w:jc w:val="center"/>
                    <w:rPr>
                      <w:rFonts w:ascii="微软雅黑 Light" w:eastAsia="微软雅黑 Light" w:hAnsi="微软雅黑 Light" w:cs="微软雅黑 Light"/>
                      <w:b/>
                      <w:bCs/>
                      <w:color w:val="5C5756"/>
                      <w:sz w:val="24"/>
                    </w:rPr>
                  </w:pPr>
                  <w:r>
                    <w:rPr>
                      <w:rFonts w:ascii="微软雅黑 Light" w:eastAsia="微软雅黑 Light" w:hAnsi="微软雅黑 Light" w:cs="微软雅黑 Light" w:hint="eastAsia"/>
                      <w:b/>
                      <w:bCs/>
                      <w:color w:val="5C5756"/>
                      <w:sz w:val="24"/>
                    </w:rPr>
                    <w:t>公司福利</w:t>
                  </w:r>
                </w:p>
                <w:p w:rsidR="007C195D" w:rsidRDefault="0060714F">
                  <w:pPr>
                    <w:jc w:val="center"/>
                    <w:rPr>
                      <w:rFonts w:ascii="微软雅黑 Light" w:eastAsia="微软雅黑 Light" w:hAnsi="微软雅黑 Light" w:cs="微软雅黑 Light"/>
                      <w:b/>
                      <w:bCs/>
                      <w:color w:val="5C5756"/>
                      <w:sz w:val="24"/>
                    </w:rPr>
                  </w:pPr>
                  <w:r>
                    <w:rPr>
                      <w:rFonts w:ascii="微软雅黑 Light" w:eastAsia="微软雅黑 Light" w:hAnsi="微软雅黑 Light" w:cs="微软雅黑 Light" w:hint="eastAsia"/>
                      <w:b/>
                      <w:bCs/>
                      <w:color w:val="5C5756"/>
                      <w:sz w:val="24"/>
                    </w:rPr>
                    <w:t>五险一金、周末双休、国家节假日休、节假日福利</w:t>
                  </w:r>
                </w:p>
                <w:p w:rsidR="007C195D" w:rsidRDefault="007C195D">
                  <w:pPr>
                    <w:jc w:val="center"/>
                    <w:rPr>
                      <w:rFonts w:ascii="微软雅黑 Light" w:eastAsia="微软雅黑 Light" w:hAnsi="微软雅黑 Light" w:cs="微软雅黑 Light"/>
                      <w:b/>
                      <w:bCs/>
                      <w:color w:val="5C5756"/>
                      <w:sz w:val="24"/>
                    </w:rPr>
                  </w:pPr>
                </w:p>
              </w:txbxContent>
            </v:textbox>
          </v:shape>
        </w:pict>
      </w:r>
    </w:p>
    <w:p w:rsidR="007C195D" w:rsidRDefault="007C195D">
      <w:r>
        <w:pict>
          <v:line id="_x0000_s1028" style="position:absolute;left:0;text-align:left;z-index:251863040" from="108.4pt,9.75pt" to="108.4pt,93.15pt" o:gfxdata="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KRxLIfbAAAADQEAAA8AAAAAAAAAAQAgAAAAIgAAAGRycy9kb3ducmV2LnhtbFBL&#10;AQIUABQAAAAIAIdO4kBYn+gvLAIAACgEAAAOAAAAAAAAAAEAIAAAACoBAABkcnMvZTJvRG9jLnht&#10;bFBLBQYAAAAABgAGAFkBAADIBQAAAAA=&#10;" strokecolor="white [3212]" strokeweight="2.25pt">
            <v:stroke dashstyle="1 1" joinstyle="miter"/>
            <v:shadow on="t" color="black" opacity="6553f" origin="-.5,-.5" offset=".74836mm,.74836mm"/>
          </v:line>
        </w:pict>
      </w:r>
      <w:r>
        <w:pict>
          <v:line id="_x0000_s1027" style="position:absolute;left:0;text-align:left;z-index:252068864" from="339.75pt,9.45pt" to="339.75pt,94.75pt" o:gfxdata="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Tevv&#10;/dwAAAANAQAADwAAAAAAAAABACAAAAAiAAAAZHJzL2Rvd25yZXYueG1sUEsBAhQAFAAAAAgAh07i&#10;QOtpHrIeAgAAHAQAAA4AAAAAAAAAAQAgAAAAKwEAAGRycy9lMm9Eb2MueG1sUEsFBgAAAAAGAAYA&#10;WQEAALsFAAAAAA==&#10;" strokecolor="white [3212]" strokeweight="2.25pt">
            <v:stroke dashstyle="1 1" joinstyle="miter"/>
            <v:shadow on="t" color="black" opacity="6553f" origin="-.5,-.5" offset=".74836mm,.74836mm"/>
          </v:line>
        </w:pict>
      </w:r>
      <w:r w:rsidR="0060714F">
        <w:rPr>
          <w:noProof/>
        </w:rPr>
        <w:drawing>
          <wp:anchor distT="0" distB="0" distL="114300" distR="114300" simplePos="0" relativeHeight="252069888" behindDoc="0" locked="0" layoutInCell="1" allowOverlap="1">
            <wp:simplePos x="0" y="0"/>
            <wp:positionH relativeFrom="column">
              <wp:posOffset>4646930</wp:posOffset>
            </wp:positionH>
            <wp:positionV relativeFrom="paragraph">
              <wp:posOffset>123190</wp:posOffset>
            </wp:positionV>
            <wp:extent cx="1018540" cy="1066800"/>
            <wp:effectExtent l="0" t="0" r="10160" b="0"/>
            <wp:wrapNone/>
            <wp:docPr id="2" name="图片 2" descr="微信图片_20210423133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1042313373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854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195D" w:rsidRDefault="0060714F">
      <w:pPr>
        <w:jc w:val="right"/>
      </w:pPr>
      <w:r>
        <w:rPr>
          <w:rFonts w:hint="eastAsia"/>
        </w:rPr>
        <w:t xml:space="preserve">      </w:t>
      </w:r>
    </w:p>
    <w:p w:rsidR="007C195D" w:rsidRDefault="007C195D">
      <w:pPr>
        <w:tabs>
          <w:tab w:val="left" w:pos="7146"/>
        </w:tabs>
        <w:jc w:val="left"/>
      </w:pPr>
    </w:p>
    <w:sectPr w:rsidR="007C195D" w:rsidSect="007C195D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14F" w:rsidRDefault="0060714F" w:rsidP="007C195D">
      <w:r>
        <w:separator/>
      </w:r>
    </w:p>
  </w:endnote>
  <w:endnote w:type="continuationSeparator" w:id="0">
    <w:p w:rsidR="0060714F" w:rsidRDefault="0060714F" w:rsidP="007C1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微软雅黑 Light">
    <w:altName w:val="黑体"/>
    <w:charset w:val="86"/>
    <w:family w:val="auto"/>
    <w:pitch w:val="default"/>
    <w:sig w:usb0="00000000" w:usb1="0000000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14F" w:rsidRDefault="0060714F" w:rsidP="007C195D">
      <w:r>
        <w:separator/>
      </w:r>
    </w:p>
  </w:footnote>
  <w:footnote w:type="continuationSeparator" w:id="0">
    <w:p w:rsidR="0060714F" w:rsidRDefault="0060714F" w:rsidP="007C19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95D" w:rsidRDefault="0060714F">
    <w:pPr>
      <w:pStyle w:val="a4"/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-6115685</wp:posOffset>
          </wp:positionH>
          <wp:positionV relativeFrom="page">
            <wp:posOffset>-8538210</wp:posOffset>
          </wp:positionV>
          <wp:extent cx="13607415" cy="22644100"/>
          <wp:effectExtent l="0" t="0" r="13335" b="6350"/>
          <wp:wrapNone/>
          <wp:docPr id="1" name="图片 1" descr="C:\Users\coseyo\Pictures\wps\商务抽象类\pp1018.pngpp10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coseyo\Pictures\wps\商务抽象类\pp1018.pngpp1018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 flipH="1">
                    <a:off x="0" y="0"/>
                    <a:ext cx="13607415" cy="22644100"/>
                  </a:xfrm>
                  <a:prstGeom prst="rect">
                    <a:avLst/>
                  </a:prstGeom>
                  <a:gradFill>
                    <a:gsLst>
                      <a:gs pos="78000">
                        <a:srgbClr val="C2EDEB"/>
                      </a:gs>
                      <a:gs pos="99000">
                        <a:srgbClr val="F7A6AA"/>
                      </a:gs>
                      <a:gs pos="38000">
                        <a:srgbClr val="B1ACCA"/>
                      </a:gs>
                    </a:gsLst>
                    <a:lin ang="5400000" scaled="0"/>
                  </a:gradFill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33132A3"/>
    <w:rsid w:val="0060714F"/>
    <w:rsid w:val="007C195D"/>
    <w:rsid w:val="00E86354"/>
    <w:rsid w:val="046942C5"/>
    <w:rsid w:val="04744F64"/>
    <w:rsid w:val="0AA0331C"/>
    <w:rsid w:val="133132A3"/>
    <w:rsid w:val="1565557A"/>
    <w:rsid w:val="16BA0F00"/>
    <w:rsid w:val="174B176E"/>
    <w:rsid w:val="17A62C00"/>
    <w:rsid w:val="22500B63"/>
    <w:rsid w:val="22B26F35"/>
    <w:rsid w:val="260C3710"/>
    <w:rsid w:val="3116731E"/>
    <w:rsid w:val="332812FB"/>
    <w:rsid w:val="3D265A80"/>
    <w:rsid w:val="46D7759C"/>
    <w:rsid w:val="49945307"/>
    <w:rsid w:val="4E8B4786"/>
    <w:rsid w:val="55C74DA5"/>
    <w:rsid w:val="576B065B"/>
    <w:rsid w:val="5C2923E1"/>
    <w:rsid w:val="6253327A"/>
    <w:rsid w:val="7509401F"/>
    <w:rsid w:val="7E5A2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195D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7C195D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7C195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7C195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d33e6fa3-ab83-4883-68c5-a5d48d58b544\&#20225;&#19994;&#25307;&#32856;&#23459;&#20256;&#21333;&#28023;&#25253;&#20154;&#25165;&#25307;&#32856;&#24191;&#21578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企业招聘宣传单海报人才招聘广告.docx</Template>
  <TotalTime>168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</dc:creator>
  <cp:lastModifiedBy>Administrator</cp:lastModifiedBy>
  <cp:revision>2</cp:revision>
  <dcterms:created xsi:type="dcterms:W3CDTF">2021-04-23T05:28:00Z</dcterms:created>
  <dcterms:modified xsi:type="dcterms:W3CDTF">2021-05-06T01:31:00Z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